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1739D9" w:rsidRDefault="007A1273" w:rsidP="006B5BA3">
      <w:pPr>
        <w:spacing w:line="360" w:lineRule="auto"/>
        <w:ind w:left="3600" w:firstLine="720"/>
        <w:rPr>
          <w:rFonts w:ascii="Verdana" w:hAnsi="Verdana"/>
          <w:b/>
          <w:sz w:val="24"/>
          <w:szCs w:val="24"/>
          <w:lang w:val="bg-BG"/>
        </w:rPr>
      </w:pPr>
      <w:r w:rsidRPr="001739D9">
        <w:rPr>
          <w:rFonts w:ascii="Verdana" w:hAnsi="Verdana"/>
          <w:b/>
          <w:sz w:val="24"/>
          <w:szCs w:val="24"/>
          <w:lang w:val="bg-BG"/>
        </w:rPr>
        <w:t>ПРОТОКОЛ</w:t>
      </w:r>
      <w:r w:rsidR="006B5BA3" w:rsidRPr="001739D9">
        <w:rPr>
          <w:rFonts w:ascii="Verdana" w:hAnsi="Verdana"/>
          <w:b/>
          <w:sz w:val="24"/>
          <w:szCs w:val="24"/>
          <w:lang w:val="bg-BG"/>
        </w:rPr>
        <w:t xml:space="preserve"> </w:t>
      </w:r>
    </w:p>
    <w:p w:rsidR="007A1273" w:rsidRPr="003C1937" w:rsidRDefault="007A1273" w:rsidP="00BA3D1A">
      <w:pPr>
        <w:spacing w:line="360" w:lineRule="auto"/>
        <w:jc w:val="center"/>
        <w:rPr>
          <w:rFonts w:ascii="Verdana" w:hAnsi="Verdana"/>
          <w:lang w:val="bg-BG"/>
        </w:rPr>
      </w:pPr>
      <w:r w:rsidRPr="003C1937">
        <w:rPr>
          <w:rFonts w:ascii="Verdana" w:hAnsi="Verdana"/>
          <w:lang w:val="bg-BG"/>
        </w:rPr>
        <w:t>за</w:t>
      </w:r>
      <w:r w:rsidR="006B5BA3" w:rsidRPr="003C1937">
        <w:rPr>
          <w:rFonts w:ascii="Verdana" w:hAnsi="Verdana"/>
          <w:lang w:val="bg-BG"/>
        </w:rPr>
        <w:t xml:space="preserve"> разпределение на пасища, мери и ливади от държавния и общинския</w:t>
      </w:r>
    </w:p>
    <w:p w:rsidR="006B5BA3" w:rsidRPr="003C1937" w:rsidRDefault="006B5BA3" w:rsidP="00BA3D1A">
      <w:pPr>
        <w:spacing w:line="360" w:lineRule="auto"/>
        <w:jc w:val="center"/>
        <w:rPr>
          <w:rFonts w:ascii="Verdana" w:hAnsi="Verdana"/>
          <w:lang w:val="bg-BG"/>
        </w:rPr>
      </w:pPr>
      <w:r w:rsidRPr="003C1937">
        <w:rPr>
          <w:rFonts w:ascii="Verdana" w:hAnsi="Verdana"/>
          <w:lang w:val="bg-BG"/>
        </w:rPr>
        <w:t>поземлен фонд</w:t>
      </w:r>
      <w:r w:rsidR="000C0A74" w:rsidRPr="003C1937">
        <w:rPr>
          <w:rFonts w:ascii="Verdana" w:hAnsi="Verdana"/>
          <w:lang w:val="bg-BG"/>
        </w:rPr>
        <w:t xml:space="preserve">, находящи се в </w:t>
      </w:r>
      <w:r w:rsidR="001F5FC1" w:rsidRPr="003C1937">
        <w:rPr>
          <w:rFonts w:ascii="Verdana" w:hAnsi="Verdana"/>
          <w:lang w:val="bg-BG"/>
        </w:rPr>
        <w:t xml:space="preserve">землището на </w:t>
      </w:r>
      <w:r w:rsidR="006A1907" w:rsidRPr="003C1937">
        <w:rPr>
          <w:rFonts w:ascii="Verdana" w:hAnsi="Verdana"/>
          <w:lang w:val="bg-BG"/>
        </w:rPr>
        <w:t>с. Отец Кирилово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035E6E" w:rsidRPr="003C1937" w:rsidRDefault="002144EC" w:rsidP="00035E6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1937">
        <w:rPr>
          <w:rFonts w:ascii="Verdana" w:hAnsi="Verdana"/>
          <w:lang w:val="bg-BG"/>
        </w:rPr>
        <w:t>Днес, 08 май</w:t>
      </w:r>
      <w:r w:rsidR="00035E6E" w:rsidRPr="003C1937">
        <w:rPr>
          <w:rFonts w:ascii="Verdana" w:hAnsi="Verdana"/>
          <w:lang w:val="bg-BG"/>
        </w:rPr>
        <w:t xml:space="preserve"> 2025 г., в гр. Брезово,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РД-07-176/ 19.03.2025 г. на директора на Областна дирекция „Земеделие“ - Пловдив, в състав:</w:t>
      </w:r>
    </w:p>
    <w:p w:rsidR="00035E6E" w:rsidRPr="003C1937" w:rsidRDefault="00035E6E" w:rsidP="00035E6E">
      <w:pPr>
        <w:spacing w:line="360" w:lineRule="auto"/>
        <w:ind w:firstLine="720"/>
        <w:rPr>
          <w:rFonts w:ascii="Verdana" w:hAnsi="Verdana"/>
        </w:rPr>
      </w:pPr>
      <w:r w:rsidRPr="003C1937">
        <w:rPr>
          <w:rFonts w:ascii="Verdana" w:hAnsi="Verdana"/>
          <w:b/>
          <w:lang w:val="bg-BG"/>
        </w:rPr>
        <w:t>Председател:</w:t>
      </w:r>
      <w:r w:rsidRPr="003C1937">
        <w:rPr>
          <w:rFonts w:ascii="Verdana" w:hAnsi="Verdana"/>
          <w:lang w:val="bg-BG"/>
        </w:rPr>
        <w:t xml:space="preserve"> инж. Калин </w:t>
      </w:r>
      <w:proofErr w:type="spellStart"/>
      <w:r w:rsidRPr="003C1937">
        <w:rPr>
          <w:rFonts w:ascii="Verdana" w:hAnsi="Verdana"/>
          <w:lang w:val="bg-BG"/>
        </w:rPr>
        <w:t>Калапанков</w:t>
      </w:r>
      <w:proofErr w:type="spellEnd"/>
      <w:r w:rsidRPr="003C1937">
        <w:rPr>
          <w:rFonts w:ascii="Verdana" w:hAnsi="Verdana"/>
          <w:lang w:val="bg-BG"/>
        </w:rPr>
        <w:t xml:space="preserve"> – кмет на община Брезово</w:t>
      </w:r>
    </w:p>
    <w:p w:rsidR="00035E6E" w:rsidRPr="003C1937" w:rsidRDefault="00035E6E" w:rsidP="00035E6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C1937">
        <w:rPr>
          <w:rFonts w:ascii="Verdana" w:hAnsi="Verdana"/>
          <w:b/>
          <w:lang w:val="bg-BG"/>
        </w:rPr>
        <w:t xml:space="preserve">Членове: </w:t>
      </w:r>
    </w:p>
    <w:p w:rsidR="00035E6E" w:rsidRPr="003C1937" w:rsidRDefault="006A1907" w:rsidP="00035E6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3C1937">
        <w:rPr>
          <w:rFonts w:ascii="Verdana" w:hAnsi="Verdana" w:cs="Cambria"/>
          <w:lang w:val="bg-BG"/>
        </w:rPr>
        <w:t xml:space="preserve">Пламен </w:t>
      </w:r>
      <w:proofErr w:type="spellStart"/>
      <w:r w:rsidRPr="003C1937">
        <w:rPr>
          <w:rFonts w:ascii="Verdana" w:hAnsi="Verdana" w:cs="Cambria"/>
          <w:lang w:val="bg-BG"/>
        </w:rPr>
        <w:t>Изамски</w:t>
      </w:r>
      <w:proofErr w:type="spellEnd"/>
      <w:r w:rsidRPr="003C1937">
        <w:rPr>
          <w:rFonts w:ascii="Verdana" w:hAnsi="Verdana" w:cs="Cambria"/>
          <w:lang w:val="bg-BG"/>
        </w:rPr>
        <w:t>- главен специалист „Екология“ в община Брезово, оправомощен със заповед № 328/ 25.03.2025 г. на кмета на община Брезово да замести Ганка Рубашка- кмет на с. Отец Кирилово, поради установен конфликт на интереси с участник в разпределението</w:t>
      </w:r>
      <w:r w:rsidR="00035E6E" w:rsidRPr="003C1937">
        <w:rPr>
          <w:rFonts w:ascii="Verdana" w:hAnsi="Verdana"/>
          <w:lang w:val="bg-BG"/>
        </w:rPr>
        <w:t>;</w:t>
      </w:r>
    </w:p>
    <w:p w:rsidR="00035E6E" w:rsidRPr="003C1937" w:rsidRDefault="00035E6E" w:rsidP="00035E6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3C1937">
        <w:rPr>
          <w:rFonts w:ascii="Verdana" w:hAnsi="Verdana"/>
          <w:lang w:val="bg-BG"/>
        </w:rPr>
        <w:t>Петя Иванова – старши специалист в дирекция „Обща администрация“ при община Брезово;</w:t>
      </w:r>
    </w:p>
    <w:p w:rsidR="00035E6E" w:rsidRPr="003C1937" w:rsidRDefault="00035E6E" w:rsidP="00035E6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3C1937">
        <w:rPr>
          <w:rFonts w:ascii="Verdana" w:hAnsi="Verdana"/>
          <w:lang w:val="bg-BG"/>
        </w:rPr>
        <w:t>Цветелина Кацарска – началник на Общинска служба по Земеделие гр. Брезово;</w:t>
      </w:r>
    </w:p>
    <w:p w:rsidR="00035E6E" w:rsidRPr="003C1937" w:rsidRDefault="00035E6E" w:rsidP="00035E6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3C1937">
        <w:rPr>
          <w:rFonts w:ascii="Verdana" w:hAnsi="Verdana"/>
          <w:lang w:val="bg-BG"/>
        </w:rPr>
        <w:t xml:space="preserve">Боряна </w:t>
      </w:r>
      <w:proofErr w:type="spellStart"/>
      <w:r w:rsidRPr="003C1937">
        <w:rPr>
          <w:rFonts w:ascii="Verdana" w:hAnsi="Verdana"/>
          <w:lang w:val="bg-BG"/>
        </w:rPr>
        <w:t>Скочева</w:t>
      </w:r>
      <w:proofErr w:type="spellEnd"/>
      <w:r w:rsidRPr="003C1937">
        <w:rPr>
          <w:rFonts w:ascii="Verdana" w:hAnsi="Verdana"/>
          <w:lang w:val="bg-BG"/>
        </w:rPr>
        <w:t xml:space="preserve"> – главен експерт в Областна дирекция „Земеделие“ гр. Пловдив;</w:t>
      </w:r>
    </w:p>
    <w:p w:rsidR="00035E6E" w:rsidRPr="003C1937" w:rsidRDefault="00035E6E" w:rsidP="00035E6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3C1937">
        <w:rPr>
          <w:rFonts w:ascii="Verdana" w:hAnsi="Verdana"/>
          <w:lang w:val="bg-BG"/>
        </w:rPr>
        <w:t>Д-р Михаил Кръстев – главен инспектор в отдел „Здравеопазване на животните“ при ОБДХ гр. Пловдив;</w:t>
      </w:r>
    </w:p>
    <w:p w:rsidR="00035E6E" w:rsidRPr="003C1937" w:rsidRDefault="00B47483" w:rsidP="00035E6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1937">
        <w:rPr>
          <w:rFonts w:ascii="Verdana" w:hAnsi="Verdana"/>
          <w:lang w:val="bg-BG"/>
        </w:rPr>
        <w:t xml:space="preserve">В присъствието на г-жа Радостина Рубашка, </w:t>
      </w:r>
      <w:r w:rsidR="00035E6E" w:rsidRPr="003C1937"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№ 9166-3/ 23.01.2025 г. на министъра на земеделието и храните и решение №271/ 26.02.2025г. на Общинския съвет на община Брезово.</w:t>
      </w:r>
    </w:p>
    <w:p w:rsidR="00035E6E" w:rsidRPr="003C1937" w:rsidRDefault="00035E6E" w:rsidP="00035E6E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3C1937">
        <w:rPr>
          <w:rFonts w:ascii="Verdana" w:hAnsi="Verdana"/>
          <w:lang w:val="bg-BG"/>
        </w:rPr>
        <w:t xml:space="preserve">Въз основа на </w:t>
      </w:r>
      <w:r w:rsidR="002144EC" w:rsidRPr="003C1937">
        <w:rPr>
          <w:rFonts w:ascii="Verdana" w:hAnsi="Verdana"/>
          <w:lang w:val="bg-BG"/>
        </w:rPr>
        <w:t>своите решения, обективирани в с</w:t>
      </w:r>
      <w:r w:rsidRPr="003C1937">
        <w:rPr>
          <w:rFonts w:ascii="Verdana" w:hAnsi="Verdana"/>
          <w:lang w:val="bg-BG"/>
        </w:rPr>
        <w:t>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</w:t>
      </w:r>
      <w:r w:rsidR="000350D2" w:rsidRPr="003C1937">
        <w:rPr>
          <w:rFonts w:ascii="Verdana" w:hAnsi="Verdana"/>
          <w:lang w:val="bg-BG"/>
        </w:rPr>
        <w:t xml:space="preserve"> </w:t>
      </w:r>
      <w:r w:rsidR="006A1907" w:rsidRPr="003C1937">
        <w:rPr>
          <w:rFonts w:ascii="Verdana" w:hAnsi="Verdana"/>
          <w:b/>
          <w:lang w:val="bg-BG"/>
        </w:rPr>
        <w:t>с. Отец Кирилово</w:t>
      </w:r>
      <w:r w:rsidRPr="003C1937">
        <w:rPr>
          <w:rFonts w:ascii="Verdana" w:hAnsi="Verdana"/>
          <w:lang w:val="bg-BG"/>
        </w:rPr>
        <w:t>, съставен на 26.03.2</w:t>
      </w:r>
      <w:r w:rsidR="002144EC" w:rsidRPr="003C1937">
        <w:rPr>
          <w:rFonts w:ascii="Verdana" w:hAnsi="Verdana"/>
          <w:lang w:val="bg-BG"/>
        </w:rPr>
        <w:t>025 г., и к</w:t>
      </w:r>
      <w:r w:rsidRPr="003C1937">
        <w:rPr>
          <w:rFonts w:ascii="Verdana" w:hAnsi="Verdana"/>
          <w:lang w:val="bg-BG"/>
        </w:rPr>
        <w:t xml:space="preserve">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</w:t>
      </w:r>
      <w:r w:rsidRPr="003C1937">
        <w:rPr>
          <w:rFonts w:ascii="Verdana" w:hAnsi="Verdana"/>
          <w:lang w:val="bg-BG"/>
        </w:rPr>
        <w:lastRenderedPageBreak/>
        <w:t xml:space="preserve">землището на </w:t>
      </w:r>
      <w:r w:rsidR="006A1907" w:rsidRPr="003C1937">
        <w:rPr>
          <w:rFonts w:ascii="Verdana" w:hAnsi="Verdana"/>
          <w:b/>
          <w:lang w:val="bg-BG"/>
        </w:rPr>
        <w:t>с. Отец Кирилово</w:t>
      </w:r>
      <w:r w:rsidRPr="003C1937">
        <w:rPr>
          <w:rFonts w:ascii="Verdana" w:hAnsi="Verdana"/>
          <w:lang w:val="bg-BG"/>
        </w:rPr>
        <w:t xml:space="preserve">, съставен на 10.04.2025 г., на основание разпоредбата на чл. 34, ал. 8, </w:t>
      </w:r>
      <w:r w:rsidR="002144EC" w:rsidRPr="003C1937">
        <w:rPr>
          <w:rFonts w:ascii="Verdana" w:hAnsi="Verdana"/>
          <w:lang w:val="bg-BG"/>
        </w:rPr>
        <w:t>т. 4 и 5 от ЗСПЗЗ комисията РЕШИ</w:t>
      </w:r>
      <w:r w:rsidRPr="003C1937">
        <w:rPr>
          <w:rFonts w:ascii="Verdana" w:hAnsi="Verdana"/>
          <w:lang w:val="bg-BG"/>
        </w:rPr>
        <w:t>:</w:t>
      </w:r>
    </w:p>
    <w:p w:rsidR="000350D2" w:rsidRPr="003C1937" w:rsidRDefault="006A1907" w:rsidP="00035E6E">
      <w:pPr>
        <w:pStyle w:val="ab"/>
        <w:numPr>
          <w:ilvl w:val="0"/>
          <w:numId w:val="5"/>
        </w:numPr>
        <w:tabs>
          <w:tab w:val="left" w:pos="360"/>
        </w:tabs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3C1937">
        <w:rPr>
          <w:rFonts w:ascii="Verdana" w:hAnsi="Verdana"/>
          <w:lang w:val="bg-BG"/>
        </w:rPr>
        <w:t>За землището на с. Отец Кирилово</w:t>
      </w:r>
      <w:r w:rsidR="00035E6E" w:rsidRPr="003C1937">
        <w:rPr>
          <w:rFonts w:ascii="Verdana" w:hAnsi="Verdana"/>
          <w:lang w:val="bg-BG"/>
        </w:rPr>
        <w:t xml:space="preserve"> определя коефицие</w:t>
      </w:r>
      <w:r w:rsidR="000350D2" w:rsidRPr="003C1937">
        <w:rPr>
          <w:rFonts w:ascii="Verdana" w:hAnsi="Verdana"/>
          <w:lang w:val="bg-BG"/>
        </w:rPr>
        <w:t>нт на редукция в размер на ………..-</w:t>
      </w:r>
      <w:r w:rsidR="000350D2" w:rsidRPr="003C1937">
        <w:rPr>
          <w:rFonts w:ascii="Verdana" w:hAnsi="Verdana"/>
          <w:b/>
          <w:lang w:val="bg-BG"/>
        </w:rPr>
        <w:t>неприложимо.</w:t>
      </w:r>
    </w:p>
    <w:p w:rsidR="00035E6E" w:rsidRPr="003C1937" w:rsidRDefault="00035E6E" w:rsidP="00035E6E">
      <w:pPr>
        <w:pStyle w:val="ab"/>
        <w:numPr>
          <w:ilvl w:val="0"/>
          <w:numId w:val="5"/>
        </w:numPr>
        <w:tabs>
          <w:tab w:val="left" w:pos="360"/>
        </w:tabs>
        <w:spacing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3C1937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3C1937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Pr="003C1937">
        <w:rPr>
          <w:rFonts w:ascii="Verdana" w:hAnsi="Verdana"/>
          <w:lang w:val="bg-BG"/>
        </w:rPr>
        <w:t xml:space="preserve">, разпределя: </w:t>
      </w:r>
      <w:r w:rsidR="00097DFF" w:rsidRPr="003C1937">
        <w:rPr>
          <w:rFonts w:ascii="Verdana" w:hAnsi="Verdana"/>
          <w:lang w:val="bg-BG"/>
        </w:rPr>
        <w:t>………………..-</w:t>
      </w:r>
      <w:r w:rsidR="00097DFF" w:rsidRPr="003C1937">
        <w:rPr>
          <w:rFonts w:ascii="Verdana" w:hAnsi="Verdana"/>
          <w:b/>
          <w:lang w:val="bg-BG"/>
        </w:rPr>
        <w:t>неприложимо.</w:t>
      </w:r>
    </w:p>
    <w:p w:rsidR="003903E3" w:rsidRPr="003C1937" w:rsidRDefault="003903E3" w:rsidP="003903E3">
      <w:pPr>
        <w:tabs>
          <w:tab w:val="left" w:pos="360"/>
        </w:tabs>
        <w:spacing w:line="360" w:lineRule="auto"/>
        <w:jc w:val="both"/>
        <w:rPr>
          <w:rFonts w:ascii="Verdana" w:hAnsi="Verdana"/>
          <w:u w:val="single"/>
          <w:lang w:val="bg-BG"/>
        </w:rPr>
      </w:pPr>
      <w:r w:rsidRPr="003C1937">
        <w:rPr>
          <w:rFonts w:ascii="Verdana" w:hAnsi="Verdana"/>
          <w:u w:val="single"/>
          <w:lang w:val="bg-BG"/>
        </w:rPr>
        <w:t xml:space="preserve">В землището на с. Отец Кирилово няма регистрирани животновъдни обекти, </w:t>
      </w:r>
      <w:r w:rsidRPr="003C1937">
        <w:rPr>
          <w:rFonts w:ascii="Verdana" w:hAnsi="Verdana"/>
          <w:b/>
          <w:u w:val="single"/>
          <w:lang w:val="bg-BG"/>
        </w:rPr>
        <w:t>отглеждащи биологично сертифицирани животни и имащи биологично сертифицирани площи.</w:t>
      </w:r>
    </w:p>
    <w:p w:rsidR="00D556E6" w:rsidRPr="003C1937" w:rsidRDefault="00035E6E" w:rsidP="00D556E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3C1937"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Pr="003C1937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3C1937">
        <w:rPr>
          <w:rFonts w:ascii="Verdana" w:hAnsi="Verdana"/>
          <w:lang w:val="bg-BG"/>
        </w:rPr>
        <w:t>, разпределя:</w:t>
      </w:r>
      <w:r w:rsidR="00097DFF" w:rsidRPr="003C1937">
        <w:rPr>
          <w:rFonts w:ascii="Verdana" w:hAnsi="Verdana"/>
          <w:lang w:val="bg-BG"/>
        </w:rPr>
        <w:t xml:space="preserve"> </w:t>
      </w:r>
      <w:r w:rsidR="00097DFF" w:rsidRPr="003C1937">
        <w:rPr>
          <w:rFonts w:ascii="Verdana" w:hAnsi="Verdana"/>
          <w:b/>
          <w:lang w:val="bg-BG"/>
        </w:rPr>
        <w:t>неприложимо.</w:t>
      </w:r>
    </w:p>
    <w:p w:rsidR="000C0A74" w:rsidRPr="003C1937" w:rsidRDefault="00035E6E" w:rsidP="00D556E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3C1937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3C1937">
        <w:rPr>
          <w:rFonts w:ascii="Verdana" w:hAnsi="Verdana"/>
          <w:b/>
          <w:lang w:val="bg-BG"/>
        </w:rPr>
        <w:t>регистрирани в съответното землище</w:t>
      </w:r>
      <w:r w:rsidR="003C1937">
        <w:rPr>
          <w:rFonts w:ascii="Verdana" w:hAnsi="Verdana"/>
          <w:lang w:val="bg-BG"/>
        </w:rPr>
        <w:t>, разпределя:</w:t>
      </w:r>
    </w:p>
    <w:p w:rsidR="003903E3" w:rsidRPr="003C1937" w:rsidRDefault="003903E3" w:rsidP="003903E3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3C1937">
        <w:rPr>
          <w:rFonts w:ascii="Verdana" w:hAnsi="Verdana"/>
          <w:lang w:val="bg-BG"/>
        </w:rPr>
        <w:t xml:space="preserve">На </w:t>
      </w:r>
      <w:r w:rsidR="009333C5">
        <w:rPr>
          <w:rFonts w:ascii="Verdana" w:hAnsi="Verdana"/>
          <w:b/>
          <w:lang w:val="bg-BG"/>
        </w:rPr>
        <w:t>Р.Р.Р.</w:t>
      </w:r>
      <w:r w:rsidRPr="003C1937">
        <w:rPr>
          <w:rFonts w:ascii="Verdana" w:hAnsi="Verdana"/>
          <w:lang w:val="bg-BG"/>
        </w:rPr>
        <w:t xml:space="preserve">, с ЕГН </w:t>
      </w:r>
      <w:r w:rsidR="009333C5">
        <w:rPr>
          <w:rFonts w:ascii="Verdana" w:hAnsi="Verdana"/>
          <w:lang w:val="bg-BG"/>
        </w:rPr>
        <w:t>**********</w:t>
      </w:r>
      <w:r w:rsidRPr="003C1937">
        <w:rPr>
          <w:rFonts w:ascii="Verdana" w:hAnsi="Verdana"/>
          <w:lang w:val="bg-BG"/>
        </w:rPr>
        <w:t>, разпределя:</w:t>
      </w:r>
    </w:p>
    <w:tbl>
      <w:tblPr>
        <w:tblW w:w="10348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97"/>
        <w:gridCol w:w="1074"/>
        <w:gridCol w:w="1373"/>
        <w:gridCol w:w="1557"/>
        <w:gridCol w:w="1418"/>
        <w:gridCol w:w="1320"/>
        <w:gridCol w:w="1332"/>
        <w:gridCol w:w="1177"/>
      </w:tblGrid>
      <w:tr w:rsidR="003903E3" w:rsidRPr="003C1937" w:rsidTr="00715202">
        <w:trPr>
          <w:trHeight w:val="915"/>
        </w:trPr>
        <w:tc>
          <w:tcPr>
            <w:tcW w:w="109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903E3" w:rsidRPr="003C1937" w:rsidRDefault="003903E3" w:rsidP="00646361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3C1937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Област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903E3" w:rsidRPr="003C1937" w:rsidRDefault="003903E3" w:rsidP="00646361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3C1937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Община</w:t>
            </w:r>
          </w:p>
        </w:tc>
        <w:tc>
          <w:tcPr>
            <w:tcW w:w="13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903E3" w:rsidRPr="003C1937" w:rsidRDefault="003903E3" w:rsidP="00646361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3C1937">
              <w:rPr>
                <w:rFonts w:ascii="Verdana" w:hAnsi="Verdana" w:cs="Calibri"/>
                <w:b/>
                <w:bCs/>
                <w:color w:val="FFFFFF"/>
                <w:lang w:val="bg-BG"/>
              </w:rPr>
              <w:t>Населено място</w:t>
            </w:r>
          </w:p>
        </w:tc>
        <w:tc>
          <w:tcPr>
            <w:tcW w:w="155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903E3" w:rsidRPr="003C1937" w:rsidRDefault="003903E3" w:rsidP="00646361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3C1937">
              <w:rPr>
                <w:rFonts w:ascii="Verdana" w:hAnsi="Verdana" w:cs="Calibri"/>
                <w:b/>
                <w:bCs/>
                <w:color w:val="FFFFFF"/>
                <w:lang w:val="bg-BG"/>
              </w:rPr>
              <w:t>Имот/част от имот № КККР/КВС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903E3" w:rsidRPr="003C1937" w:rsidRDefault="003903E3" w:rsidP="00646361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3C1937">
              <w:rPr>
                <w:rFonts w:ascii="Verdana" w:hAnsi="Verdana" w:cs="Calibri"/>
                <w:b/>
                <w:bCs/>
                <w:color w:val="FFFFFF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903E3" w:rsidRPr="003C1937" w:rsidRDefault="003903E3" w:rsidP="00646361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3C1937">
              <w:rPr>
                <w:rFonts w:ascii="Verdana" w:hAnsi="Verdana" w:cs="Calibri"/>
                <w:b/>
                <w:bCs/>
                <w:color w:val="FFFFFF"/>
                <w:lang w:val="bg-BG"/>
              </w:rPr>
              <w:t>Начин на трайно ползване</w:t>
            </w:r>
          </w:p>
        </w:tc>
        <w:tc>
          <w:tcPr>
            <w:tcW w:w="133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903E3" w:rsidRPr="003C1937" w:rsidRDefault="003903E3" w:rsidP="00646361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3C1937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Категория на земята </w:t>
            </w:r>
          </w:p>
        </w:tc>
        <w:tc>
          <w:tcPr>
            <w:tcW w:w="11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3903E3" w:rsidRPr="003C1937" w:rsidRDefault="003903E3" w:rsidP="00646361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3C1937">
              <w:rPr>
                <w:rFonts w:ascii="Verdana" w:hAnsi="Verdana" w:cs="Calibri"/>
                <w:b/>
                <w:bCs/>
                <w:color w:val="FFFFFF"/>
                <w:lang w:val="bg-BG"/>
              </w:rPr>
              <w:t>Собственост (ДПФ, ОПФ)</w:t>
            </w:r>
          </w:p>
        </w:tc>
      </w:tr>
      <w:tr w:rsidR="00715202" w:rsidRPr="003C1937" w:rsidTr="00715202">
        <w:trPr>
          <w:trHeight w:val="300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202" w:rsidRPr="003C1937" w:rsidRDefault="00715202" w:rsidP="0071520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3C1937">
              <w:rPr>
                <w:rFonts w:ascii="Verdana" w:hAnsi="Verdana" w:cs="Calibri"/>
                <w:color w:val="000000"/>
                <w:lang w:val="bg-BG"/>
              </w:rPr>
              <w:t>Пловдив</w:t>
            </w:r>
          </w:p>
          <w:p w:rsidR="00715202" w:rsidRPr="003C1937" w:rsidRDefault="00715202" w:rsidP="0071520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202" w:rsidRPr="003C1937" w:rsidRDefault="00715202" w:rsidP="0071520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3C1937">
              <w:rPr>
                <w:rFonts w:ascii="Verdana" w:hAnsi="Verdana" w:cs="Calibri"/>
                <w:color w:val="000000"/>
                <w:lang w:val="bg-BG"/>
              </w:rPr>
              <w:t>Брезово</w:t>
            </w:r>
          </w:p>
          <w:p w:rsidR="00715202" w:rsidRPr="003C1937" w:rsidRDefault="00715202" w:rsidP="0071520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3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5202" w:rsidRPr="003C1937" w:rsidRDefault="00715202" w:rsidP="0071520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3C1937">
              <w:rPr>
                <w:rFonts w:ascii="Verdana" w:hAnsi="Verdana" w:cs="Calibri"/>
                <w:color w:val="000000"/>
                <w:lang w:val="bg-BG"/>
              </w:rPr>
              <w:t>Отец Кирилово</w:t>
            </w:r>
          </w:p>
          <w:p w:rsidR="00715202" w:rsidRPr="003C1937" w:rsidRDefault="00715202" w:rsidP="00715202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202" w:rsidRPr="003C1937" w:rsidRDefault="00715202" w:rsidP="006A7A93">
            <w:pPr>
              <w:rPr>
                <w:rFonts w:ascii="Verdana" w:hAnsi="Verdana"/>
              </w:rPr>
            </w:pPr>
            <w:r w:rsidRPr="003C1937">
              <w:rPr>
                <w:rFonts w:ascii="Verdana" w:hAnsi="Verdana"/>
              </w:rPr>
              <w:t>54451.11.195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202" w:rsidRPr="003C1937" w:rsidRDefault="00715202" w:rsidP="006A7A93">
            <w:pPr>
              <w:jc w:val="right"/>
              <w:rPr>
                <w:rFonts w:ascii="Verdana" w:hAnsi="Verdana"/>
              </w:rPr>
            </w:pPr>
            <w:r w:rsidRPr="003C1937">
              <w:rPr>
                <w:rFonts w:ascii="Verdana" w:hAnsi="Verdana"/>
              </w:rPr>
              <w:t>17,504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202" w:rsidRPr="003C1937" w:rsidRDefault="00715202" w:rsidP="006A7A93">
            <w:pPr>
              <w:jc w:val="center"/>
              <w:rPr>
                <w:rFonts w:ascii="Verdana" w:hAnsi="Verdana"/>
              </w:rPr>
            </w:pPr>
            <w:proofErr w:type="spellStart"/>
            <w:r w:rsidRPr="003C1937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202" w:rsidRPr="003C1937" w:rsidRDefault="00715202" w:rsidP="006A7A93">
            <w:pPr>
              <w:jc w:val="center"/>
              <w:rPr>
                <w:rFonts w:ascii="Verdana" w:hAnsi="Verdana"/>
              </w:rPr>
            </w:pPr>
            <w:r w:rsidRPr="003C1937">
              <w:rPr>
                <w:rFonts w:ascii="Verdana" w:hAnsi="Verdana"/>
              </w:rPr>
              <w:t>6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02" w:rsidRPr="003C1937" w:rsidRDefault="00715202" w:rsidP="006A7A9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3C1937">
              <w:rPr>
                <w:rFonts w:ascii="Verdana" w:hAnsi="Verdana" w:cs="Calibri"/>
                <w:color w:val="000000"/>
                <w:lang w:val="bg-BG"/>
              </w:rPr>
              <w:t> ОПФ</w:t>
            </w:r>
          </w:p>
        </w:tc>
      </w:tr>
      <w:tr w:rsidR="00715202" w:rsidRPr="003C1937" w:rsidTr="00FF6562">
        <w:trPr>
          <w:trHeight w:val="300"/>
        </w:trPr>
        <w:tc>
          <w:tcPr>
            <w:tcW w:w="10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02" w:rsidRPr="003C1937" w:rsidRDefault="00715202" w:rsidP="006A7A93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02" w:rsidRPr="003C1937" w:rsidRDefault="00715202" w:rsidP="006A7A93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3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02" w:rsidRPr="003C1937" w:rsidRDefault="00715202" w:rsidP="006A7A93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202" w:rsidRPr="003C1937" w:rsidRDefault="00715202" w:rsidP="006A7A93">
            <w:pPr>
              <w:rPr>
                <w:rFonts w:ascii="Verdana" w:hAnsi="Verdana"/>
              </w:rPr>
            </w:pPr>
            <w:r w:rsidRPr="003C1937">
              <w:rPr>
                <w:rFonts w:ascii="Verdana" w:hAnsi="Verdana"/>
              </w:rPr>
              <w:t>54451.10.203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202" w:rsidRPr="003C1937" w:rsidRDefault="00715202" w:rsidP="006A7A93">
            <w:pPr>
              <w:jc w:val="right"/>
              <w:rPr>
                <w:rFonts w:ascii="Verdana" w:hAnsi="Verdana"/>
              </w:rPr>
            </w:pPr>
            <w:r w:rsidRPr="003C1937">
              <w:rPr>
                <w:rFonts w:ascii="Verdana" w:hAnsi="Verdana"/>
              </w:rPr>
              <w:t>2,262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202" w:rsidRPr="003C1937" w:rsidRDefault="00715202" w:rsidP="006A7A93">
            <w:pPr>
              <w:jc w:val="center"/>
              <w:rPr>
                <w:rFonts w:ascii="Verdana" w:hAnsi="Verdana"/>
              </w:rPr>
            </w:pPr>
            <w:proofErr w:type="spellStart"/>
            <w:r w:rsidRPr="003C1937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5202" w:rsidRPr="003C1937" w:rsidRDefault="00715202" w:rsidP="006A7A93">
            <w:pPr>
              <w:jc w:val="center"/>
              <w:rPr>
                <w:rFonts w:ascii="Verdana" w:hAnsi="Verdana"/>
              </w:rPr>
            </w:pPr>
            <w:r w:rsidRPr="003C1937">
              <w:rPr>
                <w:rFonts w:ascii="Verdana" w:hAnsi="Verdana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5202" w:rsidRPr="003C1937" w:rsidRDefault="00715202" w:rsidP="006A7A9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3C1937">
              <w:rPr>
                <w:rFonts w:ascii="Verdana" w:hAnsi="Verdana" w:cs="Calibri"/>
                <w:color w:val="000000"/>
                <w:lang w:val="bg-BG"/>
              </w:rPr>
              <w:t> ОПФ</w:t>
            </w:r>
          </w:p>
        </w:tc>
      </w:tr>
      <w:tr w:rsidR="00715202" w:rsidRPr="003C1937" w:rsidTr="00FF6562">
        <w:trPr>
          <w:trHeight w:val="300"/>
        </w:trPr>
        <w:tc>
          <w:tcPr>
            <w:tcW w:w="1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202" w:rsidRPr="003C1937" w:rsidRDefault="00715202" w:rsidP="006A7A93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0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202" w:rsidRPr="003C1937" w:rsidRDefault="00715202" w:rsidP="006A7A93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3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202" w:rsidRPr="003C1937" w:rsidRDefault="00715202" w:rsidP="006A7A93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202" w:rsidRPr="003C1937" w:rsidRDefault="00715202" w:rsidP="006A7A93">
            <w:pPr>
              <w:rPr>
                <w:rFonts w:ascii="Verdana" w:hAnsi="Verdana"/>
              </w:rPr>
            </w:pPr>
            <w:r w:rsidRPr="003C1937">
              <w:rPr>
                <w:rFonts w:ascii="Verdana" w:hAnsi="Verdana"/>
              </w:rPr>
              <w:t>54451.11.37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202" w:rsidRPr="003C1937" w:rsidRDefault="00715202" w:rsidP="006A7A93">
            <w:pPr>
              <w:jc w:val="right"/>
              <w:rPr>
                <w:rFonts w:ascii="Verdana" w:hAnsi="Verdana"/>
              </w:rPr>
            </w:pPr>
            <w:r w:rsidRPr="003C1937">
              <w:rPr>
                <w:rFonts w:ascii="Verdana" w:hAnsi="Verdana"/>
              </w:rPr>
              <w:t>8,399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202" w:rsidRPr="003C1937" w:rsidRDefault="00715202" w:rsidP="006A7A93">
            <w:pPr>
              <w:jc w:val="center"/>
              <w:rPr>
                <w:rFonts w:ascii="Verdana" w:hAnsi="Verdana"/>
              </w:rPr>
            </w:pPr>
            <w:proofErr w:type="spellStart"/>
            <w:r w:rsidRPr="003C1937">
              <w:rPr>
                <w:rFonts w:ascii="Verdana" w:hAnsi="Verdana"/>
              </w:rPr>
              <w:t>пасище</w:t>
            </w:r>
            <w:proofErr w:type="spellEnd"/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202" w:rsidRPr="003C1937" w:rsidRDefault="00715202" w:rsidP="006A7A93">
            <w:pPr>
              <w:jc w:val="center"/>
              <w:rPr>
                <w:rFonts w:ascii="Verdana" w:hAnsi="Verdana"/>
              </w:rPr>
            </w:pPr>
            <w:r w:rsidRPr="003C1937">
              <w:rPr>
                <w:rFonts w:ascii="Verdana" w:hAnsi="Verdana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202" w:rsidRPr="003C1937" w:rsidRDefault="00715202" w:rsidP="006A7A9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3C1937">
              <w:rPr>
                <w:rFonts w:ascii="Verdana" w:hAnsi="Verdana" w:cs="Calibri"/>
                <w:color w:val="000000"/>
                <w:lang w:val="bg-BG"/>
              </w:rPr>
              <w:t>ОПФ</w:t>
            </w:r>
          </w:p>
        </w:tc>
      </w:tr>
      <w:tr w:rsidR="006A7A93" w:rsidRPr="003C1937" w:rsidTr="00715202">
        <w:trPr>
          <w:trHeight w:val="300"/>
        </w:trPr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A93" w:rsidRPr="003C1937" w:rsidRDefault="006A7A93" w:rsidP="006A7A9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3C1937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A93" w:rsidRPr="003C1937" w:rsidRDefault="006A7A93" w:rsidP="006A7A9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3C1937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A93" w:rsidRPr="003C1937" w:rsidRDefault="006A7A93" w:rsidP="006A7A9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3C1937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A93" w:rsidRPr="003C1937" w:rsidRDefault="006A7A93" w:rsidP="006A7A9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3C1937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A93" w:rsidRPr="003C1937" w:rsidRDefault="00646361" w:rsidP="006A7A93">
            <w:pPr>
              <w:rPr>
                <w:rFonts w:ascii="Verdana" w:hAnsi="Verdana" w:cs="Calibri"/>
                <w:b/>
                <w:bCs/>
                <w:color w:val="000000"/>
                <w:lang w:val="bg-BG"/>
              </w:rPr>
            </w:pPr>
            <w:r w:rsidRPr="003C1937">
              <w:rPr>
                <w:rFonts w:ascii="Verdana" w:hAnsi="Verdana" w:cs="Calibri"/>
                <w:b/>
                <w:bCs/>
                <w:color w:val="000000"/>
                <w:lang w:val="bg-BG"/>
              </w:rPr>
              <w:t>Общо: 28,165</w:t>
            </w:r>
            <w:r w:rsidR="006A7A93" w:rsidRPr="003C1937">
              <w:rPr>
                <w:rFonts w:ascii="Verdana" w:hAnsi="Verdana" w:cs="Calibri"/>
                <w:b/>
                <w:bCs/>
                <w:color w:val="000000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A93" w:rsidRPr="003C1937" w:rsidRDefault="006A7A93" w:rsidP="006A7A9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3C1937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A93" w:rsidRPr="003C1937" w:rsidRDefault="006A7A93" w:rsidP="006A7A9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3C1937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7A93" w:rsidRPr="003C1937" w:rsidRDefault="006A7A93" w:rsidP="006A7A93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3C1937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</w:tbl>
    <w:p w:rsidR="007D33C1" w:rsidRPr="003C1937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3C1937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3C1937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3C1937">
        <w:rPr>
          <w:rFonts w:ascii="Verdana" w:hAnsi="Verdana"/>
          <w:lang w:val="bg-BG"/>
        </w:rPr>
        <w:t>,</w:t>
      </w:r>
      <w:r w:rsidRPr="003C1937">
        <w:rPr>
          <w:rFonts w:ascii="Verdana" w:hAnsi="Verdana"/>
          <w:lang w:val="bg-BG"/>
        </w:rPr>
        <w:t xml:space="preserve"> </w:t>
      </w:r>
      <w:r w:rsidR="00C42E26" w:rsidRPr="003C1937">
        <w:rPr>
          <w:rFonts w:ascii="Verdana" w:hAnsi="Verdana"/>
          <w:b/>
          <w:lang w:val="bg-BG"/>
        </w:rPr>
        <w:t>в което се намират имотите</w:t>
      </w:r>
      <w:r w:rsidR="00C42E26" w:rsidRPr="003C1937">
        <w:rPr>
          <w:rFonts w:ascii="Verdana" w:hAnsi="Verdana"/>
          <w:lang w:val="bg-BG"/>
        </w:rPr>
        <w:t xml:space="preserve">, </w:t>
      </w:r>
      <w:r w:rsidRPr="003C1937">
        <w:rPr>
          <w:rFonts w:ascii="Verdana" w:hAnsi="Verdana"/>
          <w:lang w:val="bg-BG"/>
        </w:rPr>
        <w:t>разпределя:</w:t>
      </w:r>
      <w:r w:rsidR="00AB4CC4" w:rsidRPr="003C1937">
        <w:rPr>
          <w:rFonts w:ascii="Verdana" w:hAnsi="Verdana"/>
        </w:rPr>
        <w:t xml:space="preserve"> </w:t>
      </w:r>
      <w:r w:rsidR="00AB4CC4" w:rsidRPr="003C1937">
        <w:rPr>
          <w:rFonts w:ascii="Verdana" w:hAnsi="Verdana"/>
          <w:b/>
          <w:lang w:val="bg-BG"/>
        </w:rPr>
        <w:t>неприложимо.</w:t>
      </w:r>
    </w:p>
    <w:p w:rsidR="00715202" w:rsidRPr="003C1937" w:rsidRDefault="009333C5" w:rsidP="00715202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Г-жа Р.Р</w:t>
      </w:r>
      <w:bookmarkStart w:id="0" w:name="_GoBack"/>
      <w:bookmarkEnd w:id="0"/>
      <w:r w:rsidR="00715202" w:rsidRPr="003C1937">
        <w:rPr>
          <w:rFonts w:ascii="Verdana" w:hAnsi="Verdana"/>
          <w:lang w:val="bg-BG"/>
        </w:rPr>
        <w:t>, заяви пред комисията, че не желае да ползва общински или държавни пасища, мери и ливади в съседно землище.</w:t>
      </w:r>
    </w:p>
    <w:p w:rsidR="007E0B64" w:rsidRPr="003C1937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i/>
          <w:lang w:val="bg-BG"/>
        </w:rPr>
      </w:pPr>
      <w:r w:rsidRPr="003C1937">
        <w:rPr>
          <w:rFonts w:ascii="Verdana" w:hAnsi="Verdana"/>
          <w:i/>
          <w:lang w:val="bg-BG"/>
        </w:rPr>
        <w:tab/>
      </w:r>
      <w:r w:rsidR="007D33C1" w:rsidRPr="003C1937">
        <w:rPr>
          <w:rFonts w:ascii="Verdana" w:hAnsi="Verdana"/>
          <w:i/>
          <w:lang w:val="bg-BG"/>
        </w:rPr>
        <w:t>Неразделна част от Протокола са:</w:t>
      </w:r>
    </w:p>
    <w:p w:rsidR="007D33C1" w:rsidRPr="003C1937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i/>
          <w:lang w:val="bg-BG"/>
        </w:rPr>
      </w:pPr>
      <w:r w:rsidRPr="003C1937">
        <w:rPr>
          <w:rFonts w:ascii="Verdana" w:hAnsi="Verdana"/>
          <w:i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3C1937">
        <w:rPr>
          <w:rFonts w:ascii="Verdana" w:hAnsi="Verdana"/>
          <w:i/>
          <w:lang w:val="bg-BG"/>
        </w:rPr>
        <w:t xml:space="preserve">, находящи се в </w:t>
      </w:r>
      <w:r w:rsidR="001F5FC1" w:rsidRPr="003C1937">
        <w:rPr>
          <w:rFonts w:ascii="Verdana" w:hAnsi="Verdana"/>
          <w:i/>
          <w:lang w:val="bg-BG"/>
        </w:rPr>
        <w:t xml:space="preserve">землището на </w:t>
      </w:r>
      <w:r w:rsidR="00792580" w:rsidRPr="003C1937">
        <w:rPr>
          <w:rFonts w:ascii="Verdana" w:hAnsi="Verdana"/>
          <w:i/>
          <w:lang w:val="bg-BG"/>
        </w:rPr>
        <w:t>с.</w:t>
      </w:r>
      <w:r w:rsidR="0087692C" w:rsidRPr="003C1937">
        <w:rPr>
          <w:rFonts w:ascii="Verdana" w:hAnsi="Verdana"/>
          <w:i/>
          <w:lang w:val="bg-BG"/>
        </w:rPr>
        <w:t xml:space="preserve"> </w:t>
      </w:r>
      <w:r w:rsidR="004D50C9" w:rsidRPr="003C1937">
        <w:rPr>
          <w:rFonts w:ascii="Verdana" w:hAnsi="Verdana"/>
          <w:i/>
          <w:lang w:val="bg-BG"/>
        </w:rPr>
        <w:t>Отец Кирилово</w:t>
      </w:r>
      <w:r w:rsidRPr="003C1937">
        <w:rPr>
          <w:rFonts w:ascii="Verdana" w:hAnsi="Verdana"/>
          <w:i/>
          <w:lang w:val="bg-BG"/>
        </w:rPr>
        <w:t>;</w:t>
      </w:r>
    </w:p>
    <w:p w:rsidR="007D33C1" w:rsidRPr="003C1937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i/>
          <w:lang w:val="bg-BG"/>
        </w:rPr>
      </w:pPr>
      <w:r w:rsidRPr="003C1937">
        <w:rPr>
          <w:rFonts w:ascii="Verdana" w:hAnsi="Verdana"/>
          <w:i/>
          <w:lang w:val="bg-BG"/>
        </w:rPr>
        <w:lastRenderedPageBreak/>
        <w:t xml:space="preserve">Констативен протокол по чл. 37и, ал. 8, т. </w:t>
      </w:r>
      <w:r w:rsidR="001E43B0" w:rsidRPr="003C1937">
        <w:rPr>
          <w:rFonts w:ascii="Verdana" w:hAnsi="Verdana"/>
          <w:i/>
          <w:lang w:val="bg-BG"/>
        </w:rPr>
        <w:t xml:space="preserve">3 </w:t>
      </w:r>
      <w:r w:rsidRPr="003C1937">
        <w:rPr>
          <w:rFonts w:ascii="Verdana" w:hAnsi="Verdana"/>
          <w:i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3C1937">
        <w:rPr>
          <w:rFonts w:ascii="Verdana" w:hAnsi="Verdana"/>
          <w:i/>
          <w:lang w:val="bg-BG"/>
        </w:rPr>
        <w:t xml:space="preserve"> на пасища, мери и ливади, находящи се в</w:t>
      </w:r>
      <w:r w:rsidR="001F5FC1" w:rsidRPr="003C1937">
        <w:rPr>
          <w:rFonts w:ascii="Verdana" w:hAnsi="Verdana"/>
          <w:i/>
          <w:lang w:val="bg-BG"/>
        </w:rPr>
        <w:t xml:space="preserve"> землището на</w:t>
      </w:r>
      <w:r w:rsidR="004D50C9" w:rsidRPr="003C1937">
        <w:rPr>
          <w:rFonts w:ascii="Verdana" w:hAnsi="Verdana"/>
          <w:i/>
          <w:lang w:val="bg-BG"/>
        </w:rPr>
        <w:t xml:space="preserve"> с. Отец Кирилово</w:t>
      </w:r>
      <w:r w:rsidRPr="003C1937">
        <w:rPr>
          <w:rFonts w:ascii="Verdana" w:hAnsi="Verdana"/>
          <w:i/>
          <w:lang w:val="bg-BG"/>
        </w:rPr>
        <w:t>;</w:t>
      </w:r>
    </w:p>
    <w:p w:rsidR="001E43B0" w:rsidRPr="003C1937" w:rsidRDefault="001E43B0" w:rsidP="001B714E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left="0" w:firstLine="851"/>
        <w:jc w:val="both"/>
        <w:rPr>
          <w:rFonts w:ascii="Verdana" w:hAnsi="Verdana"/>
          <w:i/>
          <w:lang w:val="bg-BG"/>
        </w:rPr>
      </w:pPr>
      <w:r w:rsidRPr="003C1937">
        <w:rPr>
          <w:rFonts w:ascii="Verdana" w:hAnsi="Verdana"/>
          <w:i/>
          <w:lang w:val="bg-BG"/>
        </w:rPr>
        <w:t>Координатен регистър при разпределяне на части от имоти</w:t>
      </w:r>
      <w:r w:rsidR="00E77555" w:rsidRPr="003C1937">
        <w:rPr>
          <w:rFonts w:ascii="Verdana" w:hAnsi="Verdana"/>
          <w:i/>
          <w:lang w:val="bg-BG"/>
        </w:rPr>
        <w:t xml:space="preserve"> - неприложимо</w:t>
      </w:r>
      <w:r w:rsidRPr="003C1937">
        <w:rPr>
          <w:rFonts w:ascii="Verdana" w:hAnsi="Verdana"/>
          <w:i/>
          <w:lang w:val="bg-BG"/>
        </w:rPr>
        <w:t>.</w:t>
      </w:r>
    </w:p>
    <w:p w:rsidR="00325A36" w:rsidRPr="003C1937" w:rsidRDefault="00325A36" w:rsidP="009E14D5">
      <w:pPr>
        <w:spacing w:line="360" w:lineRule="auto"/>
        <w:ind w:firstLine="720"/>
        <w:jc w:val="center"/>
        <w:rPr>
          <w:rFonts w:ascii="Verdana" w:hAnsi="Verdana"/>
          <w:b/>
          <w:i/>
          <w:lang w:val="bg-BG"/>
        </w:rPr>
      </w:pPr>
    </w:p>
    <w:p w:rsidR="00E13F0A" w:rsidRDefault="00E13F0A" w:rsidP="00E13F0A">
      <w:pPr>
        <w:spacing w:line="360" w:lineRule="auto"/>
        <w:ind w:firstLine="720"/>
        <w:jc w:val="center"/>
        <w:rPr>
          <w:rFonts w:ascii="Verdana" w:hAnsi="Verdana"/>
          <w:b/>
          <w:i/>
          <w:sz w:val="24"/>
          <w:szCs w:val="24"/>
          <w:lang w:val="bg-BG"/>
        </w:rPr>
      </w:pPr>
      <w:r>
        <w:rPr>
          <w:rFonts w:ascii="Verdana" w:hAnsi="Verdana"/>
          <w:b/>
          <w:i/>
          <w:sz w:val="24"/>
          <w:szCs w:val="24"/>
          <w:lang w:val="bg-BG"/>
        </w:rPr>
        <w:t>К О М И С И Я:</w:t>
      </w:r>
    </w:p>
    <w:p w:rsidR="00E13F0A" w:rsidRDefault="00E13F0A" w:rsidP="00E13F0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/п//инж. К. </w:t>
      </w:r>
      <w:proofErr w:type="spellStart"/>
      <w:r>
        <w:rPr>
          <w:rFonts w:ascii="Verdana" w:hAnsi="Verdana"/>
          <w:lang w:val="bg-BG"/>
        </w:rPr>
        <w:t>Калапанков</w:t>
      </w:r>
      <w:proofErr w:type="spellEnd"/>
      <w:r>
        <w:rPr>
          <w:rFonts w:ascii="Verdana" w:hAnsi="Verdana"/>
          <w:lang w:val="bg-BG"/>
        </w:rPr>
        <w:t>/</w:t>
      </w:r>
    </w:p>
    <w:p w:rsidR="00E13F0A" w:rsidRDefault="00E13F0A" w:rsidP="00E13F0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ЧЛЕНОВЕ :</w:t>
      </w:r>
    </w:p>
    <w:p w:rsidR="00E13F0A" w:rsidRDefault="00E13F0A" w:rsidP="00E13F0A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/п//П. </w:t>
      </w:r>
      <w:proofErr w:type="spellStart"/>
      <w:r>
        <w:rPr>
          <w:rFonts w:ascii="Verdana" w:hAnsi="Verdana"/>
          <w:lang w:val="bg-BG"/>
        </w:rPr>
        <w:t>Изамски</w:t>
      </w:r>
      <w:proofErr w:type="spellEnd"/>
      <w:r>
        <w:rPr>
          <w:rFonts w:ascii="Verdana" w:hAnsi="Verdana"/>
          <w:lang w:val="bg-BG"/>
        </w:rPr>
        <w:t>/</w:t>
      </w:r>
    </w:p>
    <w:p w:rsidR="00E13F0A" w:rsidRDefault="00E13F0A" w:rsidP="00E13F0A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/П. Иванова/</w:t>
      </w:r>
    </w:p>
    <w:p w:rsidR="00E13F0A" w:rsidRDefault="00E13F0A" w:rsidP="00E13F0A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</w:t>
      </w:r>
      <w:proofErr w:type="spellStart"/>
      <w:r>
        <w:rPr>
          <w:rFonts w:ascii="Verdana" w:hAnsi="Verdana"/>
          <w:lang w:val="bg-BG"/>
        </w:rPr>
        <w:t>Цв</w:t>
      </w:r>
      <w:proofErr w:type="spellEnd"/>
      <w:r>
        <w:rPr>
          <w:rFonts w:ascii="Verdana" w:hAnsi="Verdana"/>
          <w:lang w:val="bg-BG"/>
        </w:rPr>
        <w:t>. Кацарска/</w:t>
      </w:r>
    </w:p>
    <w:p w:rsidR="00E13F0A" w:rsidRDefault="00E13F0A" w:rsidP="00E13F0A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/п//Б. </w:t>
      </w:r>
      <w:proofErr w:type="spellStart"/>
      <w:r>
        <w:rPr>
          <w:rFonts w:ascii="Verdana" w:hAnsi="Verdana"/>
          <w:lang w:val="bg-BG"/>
        </w:rPr>
        <w:t>Скочева</w:t>
      </w:r>
      <w:proofErr w:type="spellEnd"/>
      <w:r>
        <w:rPr>
          <w:rFonts w:ascii="Verdana" w:hAnsi="Verdana"/>
          <w:lang w:val="bg-BG"/>
        </w:rPr>
        <w:t>/</w:t>
      </w:r>
    </w:p>
    <w:p w:rsidR="00E13F0A" w:rsidRDefault="00E13F0A" w:rsidP="00E13F0A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 /д-р М. Кръстев/</w:t>
      </w:r>
    </w:p>
    <w:p w:rsidR="00E13F0A" w:rsidRDefault="00E13F0A" w:rsidP="00E13F0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Заличени данни на основание чл.5, §1 </w:t>
      </w:r>
    </w:p>
    <w:p w:rsidR="00E13F0A" w:rsidRDefault="00E13F0A" w:rsidP="00E13F0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от Регламент ЕО №679/ 2016 г.</w:t>
      </w:r>
    </w:p>
    <w:p w:rsidR="00325A36" w:rsidRPr="003C1937" w:rsidRDefault="00325A36" w:rsidP="00325A3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Pr="003C1937" w:rsidRDefault="00CF3EF0" w:rsidP="009E14D5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3C1937" w:rsidSect="00035E6E">
      <w:footerReference w:type="default" r:id="rId8"/>
      <w:headerReference w:type="first" r:id="rId9"/>
      <w:pgSz w:w="12240" w:h="15840"/>
      <w:pgMar w:top="1417" w:right="1417" w:bottom="1417" w:left="141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CC4" w:rsidRDefault="00AB4CC4" w:rsidP="00227952">
      <w:r>
        <w:separator/>
      </w:r>
    </w:p>
  </w:endnote>
  <w:endnote w:type="continuationSeparator" w:id="0">
    <w:p w:rsidR="00AB4CC4" w:rsidRDefault="00AB4CC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C4" w:rsidRDefault="00AB4CC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333C5">
      <w:rPr>
        <w:noProof/>
      </w:rPr>
      <w:t>2</w:t>
    </w:r>
    <w:r>
      <w:rPr>
        <w:noProof/>
      </w:rPr>
      <w:fldChar w:fldCharType="end"/>
    </w:r>
  </w:p>
  <w:p w:rsidR="00AB4CC4" w:rsidRDefault="00AB4CC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CC4" w:rsidRDefault="00AB4CC4" w:rsidP="00227952">
      <w:r>
        <w:separator/>
      </w:r>
    </w:p>
  </w:footnote>
  <w:footnote w:type="continuationSeparator" w:id="0">
    <w:p w:rsidR="00AB4CC4" w:rsidRDefault="00AB4CC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CC4" w:rsidRDefault="00AB4CC4" w:rsidP="00035E6E">
    <w:pPr>
      <w:pStyle w:val="a7"/>
      <w:tabs>
        <w:tab w:val="left" w:pos="2580"/>
        <w:tab w:val="left" w:pos="2985"/>
      </w:tabs>
      <w:spacing w:after="120" w:line="276" w:lineRule="auto"/>
      <w:jc w:val="center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B4CC4" w:rsidRDefault="00AB4CC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B4CC4" w:rsidRDefault="00AB4CC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AB4CC4" w:rsidRDefault="00AB4CC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4242DA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5417240"/>
    <w:multiLevelType w:val="multilevel"/>
    <w:tmpl w:val="C18A3B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8"/>
  </w:num>
  <w:num w:numId="12">
    <w:abstractNumId w:val="9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0D2"/>
    <w:rsid w:val="00035DCA"/>
    <w:rsid w:val="00035E6E"/>
    <w:rsid w:val="00040ACA"/>
    <w:rsid w:val="00065C96"/>
    <w:rsid w:val="00076943"/>
    <w:rsid w:val="00076AE2"/>
    <w:rsid w:val="000837D0"/>
    <w:rsid w:val="0009087A"/>
    <w:rsid w:val="00091FAC"/>
    <w:rsid w:val="00097DFF"/>
    <w:rsid w:val="000A2FA0"/>
    <w:rsid w:val="000A6A4D"/>
    <w:rsid w:val="000C0A74"/>
    <w:rsid w:val="000C106D"/>
    <w:rsid w:val="000D22C6"/>
    <w:rsid w:val="000E2434"/>
    <w:rsid w:val="0010563F"/>
    <w:rsid w:val="00107132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39D9"/>
    <w:rsid w:val="00180C74"/>
    <w:rsid w:val="00184983"/>
    <w:rsid w:val="001B714E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144EC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5A36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03E3"/>
    <w:rsid w:val="00391196"/>
    <w:rsid w:val="00396AD0"/>
    <w:rsid w:val="003B556F"/>
    <w:rsid w:val="003C193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1B4C"/>
    <w:rsid w:val="004C18AF"/>
    <w:rsid w:val="004D20D4"/>
    <w:rsid w:val="004D50C9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61"/>
    <w:rsid w:val="006463DA"/>
    <w:rsid w:val="006614FF"/>
    <w:rsid w:val="00667B6E"/>
    <w:rsid w:val="00672ECE"/>
    <w:rsid w:val="00676BD9"/>
    <w:rsid w:val="00683D09"/>
    <w:rsid w:val="00697129"/>
    <w:rsid w:val="006A1907"/>
    <w:rsid w:val="006A3D95"/>
    <w:rsid w:val="006A406C"/>
    <w:rsid w:val="006A534C"/>
    <w:rsid w:val="006A702E"/>
    <w:rsid w:val="006A7A93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15202"/>
    <w:rsid w:val="00720D0D"/>
    <w:rsid w:val="007248A4"/>
    <w:rsid w:val="0073333B"/>
    <w:rsid w:val="00736DC6"/>
    <w:rsid w:val="0076658A"/>
    <w:rsid w:val="00792580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5572E"/>
    <w:rsid w:val="008574AC"/>
    <w:rsid w:val="0086764E"/>
    <w:rsid w:val="0087692C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3C5"/>
    <w:rsid w:val="0093345F"/>
    <w:rsid w:val="00954D30"/>
    <w:rsid w:val="00964B45"/>
    <w:rsid w:val="00971D83"/>
    <w:rsid w:val="00981B99"/>
    <w:rsid w:val="009B7FDB"/>
    <w:rsid w:val="009D06CA"/>
    <w:rsid w:val="009D2D24"/>
    <w:rsid w:val="009E14D5"/>
    <w:rsid w:val="009E696D"/>
    <w:rsid w:val="00A04CA2"/>
    <w:rsid w:val="00A12E6B"/>
    <w:rsid w:val="00A15D8E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4CC4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7483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A4739"/>
    <w:rsid w:val="00CB473E"/>
    <w:rsid w:val="00CC7AE7"/>
    <w:rsid w:val="00CD0517"/>
    <w:rsid w:val="00CE287B"/>
    <w:rsid w:val="00CF3EF0"/>
    <w:rsid w:val="00D05ED4"/>
    <w:rsid w:val="00D33D8E"/>
    <w:rsid w:val="00D47708"/>
    <w:rsid w:val="00D51E3A"/>
    <w:rsid w:val="00D556E6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13F0A"/>
    <w:rsid w:val="00E36719"/>
    <w:rsid w:val="00E54174"/>
    <w:rsid w:val="00E6512C"/>
    <w:rsid w:val="00E65641"/>
    <w:rsid w:val="00E7169F"/>
    <w:rsid w:val="00E75518"/>
    <w:rsid w:val="00E77555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E5E6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;"/>
  <w14:docId w14:val="07FB40D9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26BE6"/>
    <w:rsid w:val="0036400D"/>
    <w:rsid w:val="003F6346"/>
    <w:rsid w:val="0040536E"/>
    <w:rsid w:val="00406A58"/>
    <w:rsid w:val="004156A0"/>
    <w:rsid w:val="004A724A"/>
    <w:rsid w:val="004F7402"/>
    <w:rsid w:val="005835BE"/>
    <w:rsid w:val="0064003E"/>
    <w:rsid w:val="00701646"/>
    <w:rsid w:val="00750421"/>
    <w:rsid w:val="00797FF3"/>
    <w:rsid w:val="008367DC"/>
    <w:rsid w:val="00856C0D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343EE-6588-4960-9C0E-7C2D02DE7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BDA7476</Template>
  <TotalTime>77</TotalTime>
  <Pages>3</Pages>
  <Words>702</Words>
  <Characters>3704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Образец</vt:lpstr>
    </vt:vector>
  </TitlesOfParts>
  <Company>DPBUL 94/002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Протокол за разпределение</dc:subject>
  <dc:creator>Приложение № 3 към Заповед № РД46-44/26.02.2025 г. на министъра на земеделието и храните</dc:creator>
  <cp:lastModifiedBy>Петя Иванова</cp:lastModifiedBy>
  <cp:revision>29</cp:revision>
  <cp:lastPrinted>2025-05-09T08:15:00Z</cp:lastPrinted>
  <dcterms:created xsi:type="dcterms:W3CDTF">2025-01-31T19:41:00Z</dcterms:created>
  <dcterms:modified xsi:type="dcterms:W3CDTF">2025-05-19T12:53:00Z</dcterms:modified>
</cp:coreProperties>
</file>